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B6501" w:rsidP="00E71FC3">
      <w:pPr>
        <w:pStyle w:val="NoSpacing"/>
      </w:pPr>
      <w:r>
        <w:rPr>
          <w:u w:val="single"/>
        </w:rPr>
        <w:t>Dorothy BLOUNT</w:t>
      </w:r>
      <w:r>
        <w:t xml:space="preserve">       (fl.1470)</w:t>
      </w:r>
    </w:p>
    <w:p w:rsidR="004B6501" w:rsidRDefault="004B6501" w:rsidP="00E71FC3">
      <w:pPr>
        <w:pStyle w:val="NoSpacing"/>
      </w:pPr>
    </w:p>
    <w:p w:rsidR="004B6501" w:rsidRDefault="004B6501" w:rsidP="00E71FC3">
      <w:pPr>
        <w:pStyle w:val="NoSpacing"/>
      </w:pPr>
    </w:p>
    <w:p w:rsidR="004B6501" w:rsidRDefault="004B6501" w:rsidP="00E71FC3">
      <w:pPr>
        <w:pStyle w:val="NoSpacing"/>
      </w:pPr>
      <w:r>
        <w:t xml:space="preserve">Daughter of Sir Thomas Blount(fl.1470)(q.v.) and Joyce Shirley(q.v.)  </w:t>
      </w:r>
    </w:p>
    <w:p w:rsidR="004B6501" w:rsidRDefault="004B6501" w:rsidP="00E71FC3">
      <w:pPr>
        <w:pStyle w:val="NoSpacing"/>
      </w:pPr>
      <w:r>
        <w:t>(Peerage 1970 p.287)</w:t>
      </w:r>
    </w:p>
    <w:p w:rsidR="004B6501" w:rsidRDefault="004B6501" w:rsidP="00E71FC3">
      <w:pPr>
        <w:pStyle w:val="NoSpacing"/>
      </w:pPr>
      <w:r>
        <w:t>= Henry Heath of Cobham Surrey.    (ibid.)</w:t>
      </w:r>
    </w:p>
    <w:p w:rsidR="004B6501" w:rsidRDefault="004B6501" w:rsidP="00E71FC3">
      <w:pPr>
        <w:pStyle w:val="NoSpacing"/>
      </w:pPr>
    </w:p>
    <w:p w:rsidR="004B6501" w:rsidRDefault="004B6501" w:rsidP="00E71FC3">
      <w:pPr>
        <w:pStyle w:val="NoSpacing"/>
      </w:pPr>
    </w:p>
    <w:p w:rsidR="004B6501" w:rsidRPr="004B6501" w:rsidRDefault="004B6501" w:rsidP="00E71FC3">
      <w:pPr>
        <w:pStyle w:val="NoSpacing"/>
      </w:pPr>
      <w:r>
        <w:t>29 September 2016</w:t>
      </w:r>
      <w:bookmarkStart w:id="0" w:name="_GoBack"/>
      <w:bookmarkEnd w:id="0"/>
    </w:p>
    <w:sectPr w:rsidR="004B6501" w:rsidRPr="004B65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501" w:rsidRDefault="004B6501" w:rsidP="00E71FC3">
      <w:pPr>
        <w:spacing w:after="0" w:line="240" w:lineRule="auto"/>
      </w:pPr>
      <w:r>
        <w:separator/>
      </w:r>
    </w:p>
  </w:endnote>
  <w:endnote w:type="continuationSeparator" w:id="0">
    <w:p w:rsidR="004B6501" w:rsidRDefault="004B65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501" w:rsidRDefault="004B6501" w:rsidP="00E71FC3">
      <w:pPr>
        <w:spacing w:after="0" w:line="240" w:lineRule="auto"/>
      </w:pPr>
      <w:r>
        <w:separator/>
      </w:r>
    </w:p>
  </w:footnote>
  <w:footnote w:type="continuationSeparator" w:id="0">
    <w:p w:rsidR="004B6501" w:rsidRDefault="004B65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501"/>
    <w:rsid w:val="001A7C09"/>
    <w:rsid w:val="004B650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D57FD"/>
  <w15:chartTrackingRefBased/>
  <w15:docId w15:val="{12B4D3AD-9BCE-48BF-9812-49A1FE50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2016-09-29T12:40:00Z</dcterms:created>
  <dcterms:modified xsi:type="dcterms:W3CDTF">2016-09-29T12:42:00Z</dcterms:modified>
</cp:coreProperties>
</file>